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5460E" w14:textId="77777777" w:rsidR="009E023A" w:rsidRDefault="009E023A" w:rsidP="009E023A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MILLE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78BD8689" w14:textId="77777777" w:rsidR="009E023A" w:rsidRDefault="009E023A" w:rsidP="009E023A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9DF34ED" w14:textId="77777777" w:rsidR="009E023A" w:rsidRDefault="009E023A" w:rsidP="009E023A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2FE2504" w14:textId="77777777" w:rsidR="009E023A" w:rsidRDefault="009E023A" w:rsidP="009E023A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He  made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a plaint of waste against Richard Mille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Wartling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Sussex(q.v.).</w:t>
      </w:r>
    </w:p>
    <w:p w14:paraId="0ADED7C8" w14:textId="77777777" w:rsidR="009E023A" w:rsidRDefault="009E023A" w:rsidP="009E023A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2208D884" w14:textId="77777777" w:rsidR="009E023A" w:rsidRDefault="009E023A" w:rsidP="009E023A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8671705" w14:textId="77777777" w:rsidR="009E023A" w:rsidRDefault="009E023A" w:rsidP="009E023A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5EAF734" w14:textId="77777777" w:rsidR="009E023A" w:rsidRDefault="009E023A" w:rsidP="009E023A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22 January 2022</w:t>
      </w:r>
    </w:p>
    <w:p w14:paraId="3CD5FF2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57237" w14:textId="77777777" w:rsidR="009E023A" w:rsidRDefault="009E023A" w:rsidP="009139A6">
      <w:r>
        <w:separator/>
      </w:r>
    </w:p>
  </w:endnote>
  <w:endnote w:type="continuationSeparator" w:id="0">
    <w:p w14:paraId="6136AFB2" w14:textId="77777777" w:rsidR="009E023A" w:rsidRDefault="009E023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7DA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2CE7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323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AD6C8" w14:textId="77777777" w:rsidR="009E023A" w:rsidRDefault="009E023A" w:rsidP="009139A6">
      <w:r>
        <w:separator/>
      </w:r>
    </w:p>
  </w:footnote>
  <w:footnote w:type="continuationSeparator" w:id="0">
    <w:p w14:paraId="5F363039" w14:textId="77777777" w:rsidR="009E023A" w:rsidRDefault="009E023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224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108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C3D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23A"/>
    <w:rsid w:val="000666E0"/>
    <w:rsid w:val="002510B7"/>
    <w:rsid w:val="005C130B"/>
    <w:rsid w:val="00826F5C"/>
    <w:rsid w:val="009139A6"/>
    <w:rsid w:val="009448BB"/>
    <w:rsid w:val="009E023A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72C53"/>
  <w15:chartTrackingRefBased/>
  <w15:docId w15:val="{1EEB5311-0ED6-499B-9D27-3C7B83296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E02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2022-02-28T11:55:00Z</dcterms:created>
  <dcterms:modified xsi:type="dcterms:W3CDTF">2022-02-28T11:56:00Z</dcterms:modified>
</cp:coreProperties>
</file>